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B66FC" w14:textId="77777777" w:rsidR="00DA28E7" w:rsidRDefault="00DA28E7" w:rsidP="00DA28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WYMBYRSLEY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ADA8E51" w14:textId="77777777" w:rsidR="00DA28E7" w:rsidRDefault="00DA28E7" w:rsidP="00DA28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D9278D1" w14:textId="77777777" w:rsidR="00DA28E7" w:rsidRDefault="00DA28E7" w:rsidP="00DA28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31B708" w14:textId="77777777" w:rsidR="00DA28E7" w:rsidRDefault="00DA28E7" w:rsidP="00DA28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475DDD" w14:textId="77777777" w:rsidR="00DA28E7" w:rsidRDefault="00DA28E7" w:rsidP="00DA28E7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1E8A45A" w14:textId="77777777" w:rsidR="00DA28E7" w:rsidRDefault="00DA28E7" w:rsidP="00DA28E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4F5EBF5" w14:textId="77777777" w:rsidR="00DA28E7" w:rsidRDefault="00DA28E7" w:rsidP="00DA28E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969F8FC" w14:textId="77777777" w:rsidR="00DA28E7" w:rsidRDefault="00DA28E7" w:rsidP="00DA28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181B35D" w14:textId="77777777" w:rsidR="00DA28E7" w:rsidRDefault="00DA28E7" w:rsidP="00DA28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CACC20" w14:textId="77777777" w:rsidR="00DA28E7" w:rsidRDefault="00DA28E7" w:rsidP="00DA28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September 2022</w:t>
      </w:r>
    </w:p>
    <w:p w14:paraId="43780E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DD06E" w14:textId="77777777" w:rsidR="00DA28E7" w:rsidRDefault="00DA28E7" w:rsidP="009139A6">
      <w:r>
        <w:separator/>
      </w:r>
    </w:p>
  </w:endnote>
  <w:endnote w:type="continuationSeparator" w:id="0">
    <w:p w14:paraId="20C65AA5" w14:textId="77777777" w:rsidR="00DA28E7" w:rsidRDefault="00DA28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DF1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C1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09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02266" w14:textId="77777777" w:rsidR="00DA28E7" w:rsidRDefault="00DA28E7" w:rsidP="009139A6">
      <w:r>
        <w:separator/>
      </w:r>
    </w:p>
  </w:footnote>
  <w:footnote w:type="continuationSeparator" w:id="0">
    <w:p w14:paraId="198A2AEF" w14:textId="77777777" w:rsidR="00DA28E7" w:rsidRDefault="00DA28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80D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CC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73E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8E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28E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E23AA"/>
  <w15:chartTrackingRefBased/>
  <w15:docId w15:val="{DCEF9CD1-2E50-4929-88C9-7AD4C1C6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2022-10-22T20:09:00Z</dcterms:created>
  <dcterms:modified xsi:type="dcterms:W3CDTF">2022-10-22T20:10:00Z</dcterms:modified>
</cp:coreProperties>
</file>